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744" w:rsidRDefault="008A0744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HENDRE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8A0744" w:rsidRDefault="008A0744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Priory of Bodmin, Cornwall.</w:t>
      </w:r>
    </w:p>
    <w:p w:rsidR="008A0744" w:rsidRDefault="008A0744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0744" w:rsidRDefault="008A0744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0744" w:rsidRDefault="008A0744" w:rsidP="008A074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8A0744" w:rsidRDefault="008A0744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Jun.1422</w:t>
      </w:r>
      <w:r>
        <w:rPr>
          <w:rFonts w:ascii="Times New Roman" w:hAnsi="Times New Roman" w:cs="Times New Roman"/>
          <w:sz w:val="24"/>
          <w:szCs w:val="24"/>
        </w:rPr>
        <w:tab/>
        <w:t>He was ordained priest by Edmund Lacy, Bishop of Exeter(q.v.), in the</w:t>
      </w:r>
    </w:p>
    <w:p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pp.76-7)</w:t>
      </w:r>
    </w:p>
    <w:p w:rsidR="008A0744" w:rsidRDefault="008A0744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0744" w:rsidRDefault="008A0744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8A0744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2E3E5F" w:rsidRPr="008A0744" w:rsidRDefault="002E3E5F" w:rsidP="008A07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2E3E5F" w:rsidRPr="008A07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744" w:rsidRDefault="008A0744" w:rsidP="00564E3C">
      <w:pPr>
        <w:spacing w:after="0" w:line="240" w:lineRule="auto"/>
      </w:pPr>
      <w:r>
        <w:separator/>
      </w:r>
    </w:p>
  </w:endnote>
  <w:endnote w:type="continuationSeparator" w:id="0">
    <w:p w:rsidR="008A0744" w:rsidRDefault="008A074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E3E5F">
      <w:rPr>
        <w:rFonts w:ascii="Times New Roman" w:hAnsi="Times New Roman" w:cs="Times New Roman"/>
        <w:noProof/>
        <w:sz w:val="24"/>
        <w:szCs w:val="24"/>
      </w:rPr>
      <w:t>13 May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744" w:rsidRDefault="008A0744" w:rsidP="00564E3C">
      <w:pPr>
        <w:spacing w:after="0" w:line="240" w:lineRule="auto"/>
      </w:pPr>
      <w:r>
        <w:separator/>
      </w:r>
    </w:p>
  </w:footnote>
  <w:footnote w:type="continuationSeparator" w:id="0">
    <w:p w:rsidR="008A0744" w:rsidRDefault="008A074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744"/>
    <w:rsid w:val="002E3E5F"/>
    <w:rsid w:val="00372DC6"/>
    <w:rsid w:val="00564E3C"/>
    <w:rsid w:val="0064591D"/>
    <w:rsid w:val="008A074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ACCE"/>
  <w15:chartTrackingRefBased/>
  <w15:docId w15:val="{108B78EB-45B4-46D4-BAB6-D3790E72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2016-01-28T19:23:00Z</dcterms:created>
  <dcterms:modified xsi:type="dcterms:W3CDTF">2016-05-13T09:05:00Z</dcterms:modified>
</cp:coreProperties>
</file>